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——低保及分散特困人员采暖救助金项目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低保及分散特困采暖补贴费（清洁能源分户自采暖、集中供暖）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大兴区民政局《关于发放冬季采暖救助金的通知》（京民救发【2006】56号，京兴民发【2016】10号和京兴民发【2018】68号）。救助标准每户1800元。集中采暖由镇级发放，其余由区级统发。2025年预计为9户发放，2024年度预计为12户发放采暖救助金21600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低保及特困人员采暖补贴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2.16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低保及分散特困采暖补贴费（清洁能源分户自采暖、集中供暖）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低保及分散特困采暖补贴费（清洁能源分户自采暖、集中供暖）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低保及分散特困采暖补贴费（清洁能源分户自采暖、集中供暖）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低保及分散特困采暖补贴费（清洁能源分户自采暖、集中供暖）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464530A"/>
    <w:rsid w:val="26D96FCC"/>
    <w:rsid w:val="2F471EE1"/>
    <w:rsid w:val="308113CB"/>
    <w:rsid w:val="34B53ED7"/>
    <w:rsid w:val="3A8A129C"/>
    <w:rsid w:val="45047EF5"/>
    <w:rsid w:val="4F815F87"/>
    <w:rsid w:val="54F9326F"/>
    <w:rsid w:val="59467262"/>
    <w:rsid w:val="625005B0"/>
    <w:rsid w:val="651C2939"/>
    <w:rsid w:val="69773E40"/>
    <w:rsid w:val="6D535020"/>
    <w:rsid w:val="6E3C394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2024-08-22T08:20:32Z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